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Crawley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Crawley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Crawley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Crawley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Crawley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Crawley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36.0% </w:t>
      </w:r>
      <w:r w:rsidRPr="004747BF">
        <w:rPr>
          <w:rFonts w:ascii="Libre Franklin Light" w:eastAsia="Times New Roman" w:hAnsi="Libre Franklin Light" w:cs="Calibri Light"/>
        </w:rPr>
        <w:t xml:space="preserve">of those respondents classified as PGSI 8+ in Crawley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Crawley is estimated to be </w:t>
      </w:r>
      <w:r w:rsidRPr="00773DF7">
        <w:rPr>
          <w:rFonts w:ascii="Libre Franklin Light" w:eastAsia="Times New Roman" w:hAnsi="Libre Franklin Light" w:cs="Calibri Light"/>
          <w:b/>
          <w:bCs/>
          <w:color w:val="C45911" w:themeColor="accent2" w:themeShade="BF"/>
        </w:rPr>
        <w:t xml:space="preserve">£2,007,086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Crawley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Crawley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Crawley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Crawley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raw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Crawley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raw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Crawley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Crawley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raw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Crawley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Crawley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Crawley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Crawley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Crawley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Crawley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£2,007,086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Crawley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£32,692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£676,092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£48,433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£24,973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£1,211,274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£2,007,086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Crawley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Crawley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Crawley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Crawley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Crawley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Crawley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Crawley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Crawley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Crawley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Crawley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Crawley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Crawley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70D53FD-03A1-4245-87A9-3EA1BFD75C1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